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685A0" w14:textId="33A3EC46" w:rsidR="00DE6280" w:rsidRPr="00A94450" w:rsidRDefault="00DE6280" w:rsidP="00E036A2">
      <w:pPr>
        <w:pStyle w:val="Titel"/>
        <w:spacing w:after="240"/>
      </w:pPr>
      <w:bookmarkStart w:id="0" w:name="_Toc69987160"/>
      <w:bookmarkStart w:id="1" w:name="_Toc98775520"/>
      <w:r w:rsidRPr="00A94450">
        <w:t xml:space="preserve">Bijlage </w:t>
      </w:r>
      <w:r w:rsidR="008A2A0D">
        <w:t>6</w:t>
      </w:r>
      <w:r w:rsidR="008F54BE" w:rsidRPr="00A94450">
        <w:t xml:space="preserve"> </w:t>
      </w:r>
      <w:r w:rsidR="008A2A0D">
        <w:t>-</w:t>
      </w:r>
      <w:r w:rsidR="0064194B" w:rsidRPr="00A94450">
        <w:t xml:space="preserve"> </w:t>
      </w:r>
      <w:r w:rsidR="0051029E">
        <w:t>Model r</w:t>
      </w:r>
      <w:r w:rsidR="0000535C">
        <w:t xml:space="preserve">eferentieblad </w:t>
      </w:r>
      <w:r w:rsidR="001167BE">
        <w:t xml:space="preserve">voor </w:t>
      </w:r>
      <w:r w:rsidR="00D41961">
        <w:t xml:space="preserve">Geschiktheidseis </w:t>
      </w:r>
      <w:r w:rsidR="00835F58">
        <w:t xml:space="preserve">ervaringseisen, </w:t>
      </w:r>
      <w:r w:rsidR="0000535C">
        <w:t>kerncompetentie</w:t>
      </w:r>
      <w:r w:rsidR="00C7172B">
        <w:t>s</w:t>
      </w:r>
      <w:r w:rsidR="0000535C">
        <w:t xml:space="preserve"> in referentieopdracht</w:t>
      </w:r>
      <w:r w:rsidR="00F77DF4">
        <w:t>en</w:t>
      </w:r>
    </w:p>
    <w:p w14:paraId="7CCE4ADF" w14:textId="201E7E9F" w:rsidR="00076CE1" w:rsidRPr="00076CE1" w:rsidRDefault="0000535C" w:rsidP="00076CE1">
      <w:pPr>
        <w:pStyle w:val="Ondertitel"/>
        <w:spacing w:before="240" w:after="240" w:line="240" w:lineRule="auto"/>
      </w:pPr>
      <w:r w:rsidRPr="00515F00">
        <w:t>Doo</w:t>
      </w:r>
      <w:r w:rsidR="00BF0F09">
        <w:t>r I</w:t>
      </w:r>
      <w:r w:rsidR="006444BD">
        <w:t xml:space="preserve">nschrijver </w:t>
      </w:r>
      <w:r w:rsidRPr="00515F00">
        <w:t xml:space="preserve">in te dienen bij de </w:t>
      </w:r>
      <w:sdt>
        <w:sdtPr>
          <w:alias w:val="Aanbestedingsprocedure"/>
          <w:tag w:val="Aanbestedingsprocedure"/>
          <w:id w:val="1266579299"/>
          <w:placeholder>
            <w:docPart w:val="6FB0ECDBCD6447A9995B9205789FEFFF"/>
          </w:placeholder>
          <w:comboBox>
            <w:listItem w:value="Kies een item."/>
            <w:listItem w:displayText="Europese openbare aanbesteding" w:value="Europese openbare aanbesteding"/>
            <w:listItem w:displayText="nationale openbare aanbesteding" w:value="nationale openbare aanbesteding"/>
          </w:comboBox>
        </w:sdtPr>
        <w:sdtContent>
          <w:r w:rsidR="00076CE1">
            <w:t>Europese openbare aanbesteding</w:t>
          </w:r>
        </w:sdtContent>
      </w:sdt>
      <w:r w:rsidRPr="00515F00">
        <w:t xml:space="preserve"> aangaande de Opdracht voo</w:t>
      </w:r>
      <w:r w:rsidR="00076CE1">
        <w:t>r K</w:t>
      </w:r>
      <w:r w:rsidR="00076CE1" w:rsidRPr="00076CE1">
        <w:t>oningswei te Tilburg</w:t>
      </w:r>
      <w:r w:rsidR="00076CE1">
        <w:t xml:space="preserve">, </w:t>
      </w:r>
      <w:r w:rsidR="00076CE1" w:rsidRPr="00076CE1">
        <w:t>deelname Bouwteam en eventueel aansluitend realisatie inclusief 2-jarig onderhoud</w:t>
      </w:r>
    </w:p>
    <w:bookmarkEnd w:id="0"/>
    <w:bookmarkEnd w:id="1"/>
    <w:p w14:paraId="00F73701" w14:textId="3819DF35" w:rsidR="00835F58" w:rsidRDefault="00BF0F09" w:rsidP="00835F58">
      <w:r>
        <w:t xml:space="preserve">Inschrijver dient dit referentieblad </w:t>
      </w:r>
      <w:r w:rsidR="00855CB5">
        <w:t xml:space="preserve">te gebruiken </w:t>
      </w:r>
      <w:r w:rsidR="00D91516">
        <w:t xml:space="preserve">voor het aanleveren </w:t>
      </w:r>
      <w:r w:rsidR="00D91516" w:rsidRPr="00D91516">
        <w:t xml:space="preserve">van de referentieopdracht welke toeziet op </w:t>
      </w:r>
      <w:r w:rsidR="00855CB5">
        <w:t>de gevraagde kerncompetenties in de gestelde Geschiktheidseis; ervaringseisen</w:t>
      </w:r>
      <w:r w:rsidR="00F77DF4">
        <w:t xml:space="preserve"> kerncompetenties in referentieopdrachten</w:t>
      </w:r>
      <w:r w:rsidR="00855CB5">
        <w:t>, zoals opgenomen in</w:t>
      </w:r>
      <w:r>
        <w:t xml:space="preserve"> het Aanbestedingsdocument.</w:t>
      </w:r>
    </w:p>
    <w:p w14:paraId="2705BF69" w14:textId="77777777" w:rsidR="00DF1CB7" w:rsidRPr="007C5551" w:rsidRDefault="00DF1CB7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t>Invul</w:t>
      </w:r>
      <w:r w:rsidR="002A76A6" w:rsidRPr="007C5551">
        <w:rPr>
          <w:rStyle w:val="Intensievebenadrukking"/>
        </w:rPr>
        <w:t>- en indienings</w:t>
      </w:r>
      <w:r w:rsidRPr="007C5551">
        <w:rPr>
          <w:rStyle w:val="Intensievebenadrukking"/>
        </w:rPr>
        <w:t>instructie</w:t>
      </w:r>
      <w:r w:rsidR="001E1AA6" w:rsidRPr="007C5551">
        <w:rPr>
          <w:rStyle w:val="Intensievebenadrukking"/>
        </w:rPr>
        <w:t xml:space="preserve"> van dit referentieblad</w:t>
      </w:r>
    </w:p>
    <w:p w14:paraId="228CF2C5" w14:textId="77777777" w:rsidR="00DF1CB7" w:rsidRDefault="00DF1CB7" w:rsidP="00075B59">
      <w:pPr>
        <w:pStyle w:val="Lijstalinea"/>
        <w:numPr>
          <w:ilvl w:val="0"/>
          <w:numId w:val="15"/>
        </w:numPr>
      </w:pPr>
      <w:r w:rsidRPr="00075B59">
        <w:rPr>
          <w:highlight w:val="cyan"/>
        </w:rPr>
        <w:t>[invulvelden]</w:t>
      </w:r>
      <w:r>
        <w:t xml:space="preserve"> blauw gemarkeerde invulvelden zijn in te vullen door Inschrijver.</w:t>
      </w:r>
    </w:p>
    <w:p w14:paraId="144A2375" w14:textId="17205A44" w:rsidR="00DF1CB7" w:rsidRDefault="00DF1CB7" w:rsidP="00075B59">
      <w:pPr>
        <w:pStyle w:val="Lijstalinea"/>
        <w:numPr>
          <w:ilvl w:val="0"/>
          <w:numId w:val="15"/>
        </w:numPr>
      </w:pPr>
      <w:r w:rsidRPr="00075B59">
        <w:rPr>
          <w:highlight w:val="green"/>
        </w:rPr>
        <w:t>[invulvelden]</w:t>
      </w:r>
      <w:r>
        <w:t xml:space="preserve"> groen gemarkeerde invulvelden zijn in te vullen door referent/ opdrachtgever van de referentieopdracht.</w:t>
      </w:r>
    </w:p>
    <w:p w14:paraId="2601A593" w14:textId="4F339415" w:rsidR="00EB6D86" w:rsidRDefault="00EB6D86" w:rsidP="00EB6D86">
      <w:pPr>
        <w:pStyle w:val="Lijstalinea"/>
        <w:numPr>
          <w:ilvl w:val="0"/>
          <w:numId w:val="15"/>
        </w:numPr>
        <w:spacing w:line="240" w:lineRule="auto"/>
        <w:contextualSpacing/>
      </w:pPr>
      <w:r w:rsidRPr="00B06855">
        <w:t>Per referentieblad mag slechts één referentieopdracht en één referent/ opdrachtgever gebruikt worden. Er dienen daar</w:t>
      </w:r>
      <w:r>
        <w:t>d</w:t>
      </w:r>
      <w:r w:rsidRPr="00B06855">
        <w:t>oor 3 referentiebladen te worden gebruikt en ingevuld.</w:t>
      </w:r>
    </w:p>
    <w:p w14:paraId="24FE8796" w14:textId="77777777" w:rsidR="00003BAB" w:rsidRPr="00B06855" w:rsidRDefault="00003BAB" w:rsidP="00003BAB">
      <w:pPr>
        <w:pStyle w:val="Lijstalinea"/>
        <w:numPr>
          <w:ilvl w:val="0"/>
          <w:numId w:val="15"/>
        </w:numPr>
        <w:spacing w:line="240" w:lineRule="auto"/>
        <w:contextualSpacing/>
      </w:pPr>
      <w:r w:rsidRPr="00B06855">
        <w:t>Per kerncompetentie mag maximaal één referentieopdracht worden aangeleverd.</w:t>
      </w:r>
    </w:p>
    <w:p w14:paraId="690B466A" w14:textId="77777777" w:rsidR="005D7D28" w:rsidRPr="00C61B8A" w:rsidRDefault="005D7D28" w:rsidP="005D7D28">
      <w:pPr>
        <w:pStyle w:val="Lijstalinea"/>
        <w:numPr>
          <w:ilvl w:val="0"/>
          <w:numId w:val="15"/>
        </w:numPr>
        <w:spacing w:line="240" w:lineRule="auto"/>
        <w:contextualSpacing/>
      </w:pPr>
      <w:r w:rsidRPr="00C61B8A">
        <w:t>De referentieopdracht dient zodanig omschreven te zijn dat de vereiste kenmerken één op één te herleiden zijn uit de tekst. Verwijzingen naar andere documenten of internetadressen zijn niet toegestaan.</w:t>
      </w:r>
    </w:p>
    <w:p w14:paraId="6705A8CC" w14:textId="755AF3F6" w:rsidR="00A707CC" w:rsidRPr="002D70E3" w:rsidRDefault="00A707CC" w:rsidP="00A707CC">
      <w:pPr>
        <w:pStyle w:val="Lijstalinea"/>
        <w:numPr>
          <w:ilvl w:val="0"/>
          <w:numId w:val="15"/>
        </w:numPr>
        <w:spacing w:line="240" w:lineRule="auto"/>
        <w:contextualSpacing/>
      </w:pPr>
      <w:r w:rsidRPr="002D70E3">
        <w:t xml:space="preserve">Het is mogelijk dat één referentieopdracht meerdere kerncompetenties bevat. In dat geval is het toegestaan één referentieopdracht voor meerdere kerncompetenties in te dienen. </w:t>
      </w:r>
    </w:p>
    <w:p w14:paraId="5F298B40" w14:textId="77777777" w:rsidR="00A707CC" w:rsidRDefault="00A707CC" w:rsidP="00A707CC">
      <w:pPr>
        <w:pStyle w:val="Lijstalinea"/>
        <w:ind w:left="720"/>
      </w:pPr>
      <w:r w:rsidRPr="002D70E3">
        <w:t>De Inschrijver dient dan per kerncompetentie een apart referentieblad in te dienen.</w:t>
      </w:r>
    </w:p>
    <w:p w14:paraId="15B0FDE5" w14:textId="687C7435" w:rsidR="002A76A6" w:rsidRPr="00076CE1" w:rsidRDefault="002A76A6" w:rsidP="00835F58">
      <w:pPr>
        <w:pStyle w:val="Lijstalinea"/>
        <w:numPr>
          <w:ilvl w:val="0"/>
          <w:numId w:val="15"/>
        </w:numPr>
      </w:pPr>
      <w:r w:rsidRPr="00076CE1">
        <w:t xml:space="preserve">Wanneer </w:t>
      </w:r>
      <w:r w:rsidR="00A4216C">
        <w:t xml:space="preserve">de </w:t>
      </w:r>
      <w:r w:rsidRPr="00076CE1">
        <w:t>Inschrijver meerdere kerncompetenties combineert in één referentieopdracht dan</w:t>
      </w:r>
      <w:r w:rsidR="003066F3">
        <w:t xml:space="preserve"> b</w:t>
      </w:r>
      <w:r w:rsidRPr="00076CE1">
        <w:t>lijven de individuele eisen per kerncompetentie gehandhaafd.</w:t>
      </w:r>
    </w:p>
    <w:p w14:paraId="42090844" w14:textId="67E7643C" w:rsidR="000C50EC" w:rsidRPr="00076CE1" w:rsidRDefault="000C50EC" w:rsidP="000C50EC">
      <w:pPr>
        <w:pStyle w:val="Lijstalinea"/>
        <w:numPr>
          <w:ilvl w:val="0"/>
          <w:numId w:val="15"/>
        </w:numPr>
        <w:contextualSpacing/>
      </w:pPr>
      <w:r w:rsidRPr="00076CE1">
        <w:t xml:space="preserve">Er mogen in totaal maximaal </w:t>
      </w:r>
      <w:r w:rsidR="00076CE1" w:rsidRPr="00076CE1">
        <w:t>3</w:t>
      </w:r>
      <w:r w:rsidRPr="00076CE1">
        <w:t xml:space="preserve"> referentieopdracht</w:t>
      </w:r>
      <w:r w:rsidR="00076CE1" w:rsidRPr="00076CE1">
        <w:t>en</w:t>
      </w:r>
      <w:r w:rsidRPr="00076CE1">
        <w:t xml:space="preserve"> worden ingediend</w:t>
      </w:r>
      <w:r w:rsidR="00076CE1" w:rsidRPr="00076CE1">
        <w:t>.</w:t>
      </w:r>
    </w:p>
    <w:p w14:paraId="61A0E563" w14:textId="258E9A80" w:rsidR="00CF1682" w:rsidRPr="007C5551" w:rsidRDefault="00CF1682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t>Gegevens van de referentieopdracht</w:t>
      </w:r>
      <w:r w:rsidR="007836AB" w:rsidRPr="007C5551">
        <w:rPr>
          <w:rStyle w:val="Intensievebenadrukking"/>
        </w:rPr>
        <w:t xml:space="preserve"> </w:t>
      </w:r>
      <w:r w:rsidRPr="007C5551">
        <w:rPr>
          <w:rStyle w:val="Intensievebenadrukking"/>
        </w:rPr>
        <w:t>[invulvelden in te vullen door Inschrijver]</w:t>
      </w:r>
    </w:p>
    <w:p w14:paraId="748CE945" w14:textId="77777777" w:rsidR="00075B59" w:rsidRDefault="00075B59" w:rsidP="00E72201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7836AB" w:rsidRPr="00A94450" w14:paraId="130AD669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CDDE1E4" w14:textId="77777777" w:rsidR="007836AB" w:rsidRPr="00A94450" w:rsidRDefault="007836AB" w:rsidP="00F6026B">
            <w:pPr>
              <w:pStyle w:val="Koptabel"/>
            </w:pPr>
            <w:r>
              <w:t>Kenmerken van de referentieopdracht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72FE256" w14:textId="77777777" w:rsidR="007836AB" w:rsidRPr="00A94450" w:rsidRDefault="007836AB" w:rsidP="00F6026B">
            <w:pPr>
              <w:pStyle w:val="Koptabel"/>
            </w:pPr>
            <w:r w:rsidRPr="00A94450">
              <w:t>Invulvelden</w:t>
            </w:r>
          </w:p>
        </w:tc>
      </w:tr>
      <w:tr w:rsidR="00FF68A0" w:rsidRPr="0020054C" w14:paraId="520C052F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1D03378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 xml:space="preserve">Naam </w:t>
            </w:r>
            <w:r>
              <w:rPr>
                <w:rFonts w:cs="Calibri"/>
                <w:color w:val="000000"/>
              </w:rPr>
              <w:t>Inschrijver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B533459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7CD157E7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22FC786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Aanduiding referentieopdracht: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E062549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CA7E58" w:rsidRPr="0020054C" w14:paraId="54317241" w14:textId="77777777" w:rsidTr="00D81B10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2869151" w14:textId="3C3CCF10" w:rsidR="00CA7E58" w:rsidRPr="0020054C" w:rsidRDefault="00CA7E58" w:rsidP="00D81B10">
            <w:pPr>
              <w:rPr>
                <w:rFonts w:cs="Calibri"/>
                <w:color w:val="000000"/>
              </w:rPr>
            </w:pPr>
            <w:r w:rsidRPr="00CA7E58">
              <w:rPr>
                <w:rFonts w:cs="Calibri"/>
                <w:color w:val="000000"/>
              </w:rPr>
              <w:t>Met deze referentieopdracht voldoet Inschrijver aan de volgende kerncompetentie: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F446179" w14:textId="59F5B582" w:rsidR="005B5162" w:rsidRDefault="005B5162" w:rsidP="005B5162">
            <w:r w:rsidRPr="00835F58">
              <w:rPr>
                <w:highlight w:val="cyan"/>
              </w:rPr>
              <w:t>[aankruisen door Inschrijver]</w:t>
            </w:r>
          </w:p>
          <w:p w14:paraId="1808F5B5" w14:textId="0C830FF6" w:rsidR="006578AB" w:rsidRPr="00CF1682" w:rsidRDefault="00000000" w:rsidP="006578AB">
            <w:pPr>
              <w:rPr>
                <w:highlight w:val="yellow"/>
              </w:rPr>
            </w:pPr>
            <w:sdt>
              <w:sdtPr>
                <w:id w:val="38353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78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578AB">
              <w:tab/>
            </w:r>
            <w:r w:rsidR="00444D65" w:rsidRPr="00444D65">
              <w:t xml:space="preserve">Kerncompetentie 1 ervaring met deelnemen </w:t>
            </w:r>
            <w:r w:rsidR="00444D65">
              <w:tab/>
            </w:r>
            <w:r w:rsidR="00444D65" w:rsidRPr="00444D65">
              <w:t>aan een Bouwteam</w:t>
            </w:r>
          </w:p>
          <w:p w14:paraId="2AC6E3D1" w14:textId="76EB4833" w:rsidR="006578AB" w:rsidRPr="00CF1682" w:rsidRDefault="00000000" w:rsidP="006578AB">
            <w:pPr>
              <w:spacing w:line="240" w:lineRule="auto"/>
              <w:rPr>
                <w:highlight w:val="yellow"/>
              </w:rPr>
            </w:pPr>
            <w:sdt>
              <w:sdtPr>
                <w:id w:val="862632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78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578AB">
              <w:tab/>
            </w:r>
            <w:r w:rsidR="00444D65" w:rsidRPr="00444D65">
              <w:t xml:space="preserve">Kerncompetentie 2 ervaring met het </w:t>
            </w:r>
            <w:r w:rsidR="00DD5CCF">
              <w:tab/>
            </w:r>
            <w:r w:rsidR="00444D65" w:rsidRPr="00D13BB9">
              <w:rPr>
                <w:u w:val="single"/>
              </w:rPr>
              <w:t>ontwerpen</w:t>
            </w:r>
            <w:r w:rsidR="00444D65" w:rsidRPr="00444D65">
              <w:t xml:space="preserve"> van een intensief groendak</w:t>
            </w:r>
            <w:r w:rsidR="00FF48B9">
              <w:t xml:space="preserve"> / </w:t>
            </w:r>
            <w:r w:rsidR="00FF48B9">
              <w:tab/>
              <w:t>daktuin</w:t>
            </w:r>
          </w:p>
          <w:p w14:paraId="5CC03155" w14:textId="675C17D6" w:rsidR="00CA7E58" w:rsidRPr="007836AB" w:rsidRDefault="00000000" w:rsidP="0033449D">
            <w:pPr>
              <w:spacing w:line="240" w:lineRule="auto"/>
              <w:rPr>
                <w:rFonts w:cs="Calibri"/>
                <w:color w:val="000000"/>
                <w:highlight w:val="cyan"/>
              </w:rPr>
            </w:pPr>
            <w:sdt>
              <w:sdtPr>
                <w:id w:val="1144316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78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578AB">
              <w:tab/>
            </w:r>
            <w:r w:rsidR="00DD5CCF" w:rsidRPr="00DD5CCF">
              <w:t xml:space="preserve">Kerncompetentie 3 ervaring met het </w:t>
            </w:r>
            <w:r w:rsidR="00DD5CCF">
              <w:tab/>
            </w:r>
            <w:r w:rsidR="00DD5CCF" w:rsidRPr="00D13BB9">
              <w:rPr>
                <w:u w:val="single"/>
              </w:rPr>
              <w:t>aanleggen</w:t>
            </w:r>
            <w:r w:rsidR="00DD5CCF" w:rsidRPr="00DD5CCF">
              <w:t xml:space="preserve"> van een intensief groendak</w:t>
            </w:r>
            <w:r w:rsidR="00FF48B9">
              <w:t xml:space="preserve"> / </w:t>
            </w:r>
            <w:r w:rsidR="00FF48B9">
              <w:tab/>
              <w:t>daktuin</w:t>
            </w:r>
          </w:p>
        </w:tc>
      </w:tr>
      <w:tr w:rsidR="00075B59" w:rsidRPr="0020054C" w14:paraId="620D8185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62638D3" w14:textId="77777777" w:rsidR="00075B59" w:rsidRPr="0020054C" w:rsidRDefault="00075B59" w:rsidP="00475339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lastRenderedPageBreak/>
              <w:t>Korte beschrijving van de referentieopdracht en uitgevoerde werkzaamheden waaruit duidelijk blijkt dat aan de ervaringseisen wordt voldaan: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35EAC88" w14:textId="77777777" w:rsidR="00075B59" w:rsidRPr="007836AB" w:rsidRDefault="00075B59" w:rsidP="00475339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12A9EEA8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1260E91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Datum aanvang + looptijd van </w:t>
            </w:r>
            <w:r>
              <w:rPr>
                <w:rFonts w:cs="Calibri"/>
                <w:color w:val="000000"/>
              </w:rPr>
              <w:t>de referentieopdracht</w:t>
            </w:r>
            <w:r w:rsidRP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C097A68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1AF78592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C3554B6" w14:textId="1A8AF6F9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33449D">
              <w:rPr>
                <w:rFonts w:cs="Calibri"/>
                <w:color w:val="000000"/>
              </w:rPr>
              <w:t>Datum oplevering van de</w:t>
            </w:r>
            <w:r>
              <w:rPr>
                <w:rFonts w:cs="Calibri"/>
                <w:color w:val="000000"/>
              </w:rPr>
              <w:t xml:space="preserve"> referentieopdracht: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4FF8E01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2B0A3D9A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4CBF746" w14:textId="621978E6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33449D">
              <w:rPr>
                <w:rFonts w:cs="Calibri"/>
                <w:color w:val="000000"/>
              </w:rPr>
              <w:t>Opdrachtwaarde / Aannemingssom van de referentieopdracht (exclusief</w:t>
            </w:r>
            <w:r w:rsidRPr="007836AB">
              <w:rPr>
                <w:rFonts w:cs="Calibri"/>
                <w:color w:val="000000"/>
              </w:rPr>
              <w:t xml:space="preserve"> btw):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FDA0BFA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35105109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2EA173C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Gefactureerd bedrag van </w:t>
            </w:r>
            <w:r>
              <w:rPr>
                <w:rFonts w:cs="Calibri"/>
                <w:color w:val="000000"/>
              </w:rPr>
              <w:t>de referentieopdracht</w:t>
            </w:r>
            <w:r w:rsidRPr="007836AB">
              <w:rPr>
                <w:rFonts w:cs="Calibri"/>
                <w:color w:val="000000"/>
              </w:rPr>
              <w:t xml:space="preserve"> (exclusief btw):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98A2DEB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5B8DF37E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E0196BE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Is </w:t>
            </w:r>
            <w:r w:rsidR="00FF68A0">
              <w:rPr>
                <w:rFonts w:cs="Calibri"/>
                <w:color w:val="000000"/>
              </w:rPr>
              <w:t xml:space="preserve">de referentieopdracht </w:t>
            </w:r>
            <w:r w:rsidRPr="007836AB">
              <w:rPr>
                <w:rFonts w:cs="Calibri"/>
                <w:color w:val="000000"/>
              </w:rPr>
              <w:t>uitgevoerd in Combinatie?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E00D403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Ja / Nee</w:t>
            </w:r>
          </w:p>
          <w:p w14:paraId="70D23A86" w14:textId="77777777" w:rsidR="007836AB" w:rsidRPr="007836AB" w:rsidRDefault="007836AB" w:rsidP="007836AB">
            <w:pPr>
              <w:rPr>
                <w:rFonts w:cs="Calibri"/>
                <w:color w:val="000000"/>
                <w:sz w:val="18"/>
                <w:szCs w:val="18"/>
              </w:rPr>
            </w:pPr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[doorhalen wat niet van toepassing is]</w:t>
            </w:r>
          </w:p>
          <w:p w14:paraId="4C1C12CD" w14:textId="77777777" w:rsid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7836AB">
              <w:rPr>
                <w:rFonts w:cs="Calibri"/>
                <w:color w:val="000000"/>
              </w:rPr>
              <w:t xml:space="preserve">Indien het werk is uitgevoerd in Combinatie, invullen welke onderdelen van </w:t>
            </w:r>
            <w:r>
              <w:rPr>
                <w:rFonts w:cs="Calibri"/>
                <w:color w:val="000000"/>
              </w:rPr>
              <w:t xml:space="preserve">de </w:t>
            </w:r>
            <w:r w:rsidRPr="007836AB">
              <w:rPr>
                <w:rFonts w:cs="Calibri"/>
                <w:color w:val="000000"/>
              </w:rPr>
              <w:t>referentie</w:t>
            </w:r>
            <w:r>
              <w:rPr>
                <w:rFonts w:cs="Calibri"/>
                <w:color w:val="000000"/>
              </w:rPr>
              <w:t xml:space="preserve">opdracht </w:t>
            </w:r>
            <w:r w:rsidRPr="007836AB">
              <w:rPr>
                <w:rFonts w:cs="Calibri"/>
                <w:color w:val="000000"/>
              </w:rPr>
              <w:t>daadwerkelijk door Inschrijver zijn uitgevoerd:</w:t>
            </w:r>
            <w:r w:rsidRPr="007836AB">
              <w:rPr>
                <w:rFonts w:cs="Calibri"/>
                <w:color w:val="000000"/>
                <w:highlight w:val="cyan"/>
              </w:rPr>
              <w:t xml:space="preserve"> </w:t>
            </w:r>
          </w:p>
          <w:p w14:paraId="6C0A2081" w14:textId="77777777" w:rsidR="007836AB" w:rsidRP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505429E1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FC301B6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Doet Inschrijver voor</w:t>
            </w:r>
            <w:r w:rsidR="00FF68A0">
              <w:rPr>
                <w:rFonts w:cs="Calibri"/>
                <w:color w:val="000000"/>
              </w:rPr>
              <w:t xml:space="preserve"> de referentieopdracht</w:t>
            </w:r>
            <w:r w:rsidRPr="007836AB">
              <w:rPr>
                <w:rFonts w:cs="Calibri"/>
                <w:color w:val="000000"/>
              </w:rPr>
              <w:t xml:space="preserve"> een beroep op een Derde?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7259443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Ja / Nee</w:t>
            </w:r>
          </w:p>
          <w:p w14:paraId="67B58C9A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[doorhalen wat niet van toepassing is]</w:t>
            </w:r>
          </w:p>
          <w:p w14:paraId="3ADFEDFA" w14:textId="77777777" w:rsid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7836AB">
              <w:rPr>
                <w:rFonts w:cs="Calibri"/>
                <w:color w:val="000000"/>
              </w:rPr>
              <w:t>Indien Inschrijver voor het referentieproject een beroep doet op een Derde, invullen welke Derde en voor welke onderdelen:</w:t>
            </w:r>
            <w:r w:rsidRPr="007836AB">
              <w:rPr>
                <w:rFonts w:cs="Calibri"/>
                <w:color w:val="000000"/>
                <w:highlight w:val="cyan"/>
              </w:rPr>
              <w:t xml:space="preserve"> </w:t>
            </w:r>
          </w:p>
          <w:p w14:paraId="3BB9573A" w14:textId="77777777" w:rsidR="007836AB" w:rsidRP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</w:tbl>
    <w:p w14:paraId="47D78676" w14:textId="77777777" w:rsidR="00DB2A99" w:rsidRDefault="00DB2A99" w:rsidP="00DB2A99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DB2A99" w:rsidRPr="00A94450" w14:paraId="79349779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24E4206" w14:textId="77777777" w:rsidR="00DB2A99" w:rsidRPr="00A94450" w:rsidRDefault="00DB2A99" w:rsidP="00D02EEF">
            <w:pPr>
              <w:pStyle w:val="Koptabel"/>
            </w:pPr>
            <w:r>
              <w:t>Gegevens referent / opdrachtgever van de referentieopdracht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F479BE5" w14:textId="77777777" w:rsidR="00DB2A99" w:rsidRPr="00A94450" w:rsidRDefault="00DB2A99" w:rsidP="00D02EEF">
            <w:pPr>
              <w:pStyle w:val="Koptabel"/>
            </w:pPr>
            <w:r w:rsidRPr="00A94450">
              <w:t>Invulvelden</w:t>
            </w:r>
          </w:p>
        </w:tc>
      </w:tr>
      <w:tr w:rsidR="00DB2A99" w:rsidRPr="0020054C" w14:paraId="384BDD64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1A403C0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 xml:space="preserve">Naam </w:t>
            </w:r>
            <w:r>
              <w:rPr>
                <w:rFonts w:cs="Calibri"/>
                <w:color w:val="000000"/>
              </w:rPr>
              <w:t>opdrachtgever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C30D443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6809974C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1791101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Type organisatie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C8E3EBD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641BFE7E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2FE391E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Adres en vestigingsplaats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DE20D0F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5A276891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0FF2654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76E3656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26583967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4E36F19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Functie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429E58E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54925C01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19EDC77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Telefoonnummer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67C95F9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</w:tbl>
    <w:p w14:paraId="125EDC11" w14:textId="77777777" w:rsidR="00E76714" w:rsidRDefault="00E76714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</w:p>
    <w:p w14:paraId="4A5E0972" w14:textId="77777777" w:rsidR="00E76714" w:rsidRDefault="00E76714">
      <w:pPr>
        <w:spacing w:after="200" w:line="276" w:lineRule="auto"/>
        <w:rPr>
          <w:rStyle w:val="Intensievebenadrukking"/>
          <w:color w:val="003867"/>
          <w:kern w:val="2"/>
          <w:lang w:eastAsia="en-US"/>
          <w14:ligatures w14:val="standardContextual"/>
        </w:rPr>
      </w:pPr>
      <w:r>
        <w:rPr>
          <w:rStyle w:val="Intensievebenadrukking"/>
        </w:rPr>
        <w:br w:type="page"/>
      </w:r>
    </w:p>
    <w:p w14:paraId="0DE07772" w14:textId="5C2D2129" w:rsidR="007836AB" w:rsidRPr="007C5551" w:rsidRDefault="007836AB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lastRenderedPageBreak/>
        <w:t>Verklaring en ondertekening Inschrijver</w:t>
      </w:r>
    </w:p>
    <w:p w14:paraId="77530529" w14:textId="77777777" w:rsidR="00766311" w:rsidRDefault="00766311" w:rsidP="007836AB">
      <w:r w:rsidRPr="00766311">
        <w:t xml:space="preserve">Inschrijver verklaart </w:t>
      </w:r>
      <w:r>
        <w:t xml:space="preserve">bovenstaande </w:t>
      </w:r>
      <w:r w:rsidRPr="00766311">
        <w:t>gegevens</w:t>
      </w:r>
      <w:r>
        <w:t xml:space="preserve"> n</w:t>
      </w:r>
      <w:r w:rsidRPr="00766311">
        <w:t>aar waarheid te hebben ingevuld</w:t>
      </w:r>
      <w:r>
        <w:t>.</w:t>
      </w:r>
    </w:p>
    <w:p w14:paraId="46F9F14D" w14:textId="77777777" w:rsidR="00766311" w:rsidRDefault="00766311" w:rsidP="007836AB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7836AB" w:rsidRPr="00A94450" w14:paraId="1F1FEF27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DAAF71A" w14:textId="77777777" w:rsidR="007836AB" w:rsidRPr="00A94450" w:rsidRDefault="00766311" w:rsidP="00F6026B">
            <w:pPr>
              <w:pStyle w:val="Koptabel"/>
            </w:pPr>
            <w:r>
              <w:t>Inschrijver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2D6A260" w14:textId="77777777" w:rsidR="007836AB" w:rsidRPr="00A94450" w:rsidRDefault="007836AB" w:rsidP="00F6026B">
            <w:pPr>
              <w:pStyle w:val="Koptabel"/>
            </w:pPr>
            <w:r w:rsidRPr="00A94450">
              <w:t>Invulvelden</w:t>
            </w:r>
          </w:p>
        </w:tc>
      </w:tr>
      <w:tr w:rsidR="007836AB" w:rsidRPr="0020054C" w14:paraId="02FC3A1E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7268070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Inschrijver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B1A174A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171867">
              <w:rPr>
                <w:rFonts w:cs="Calibri"/>
                <w:color w:val="000000"/>
                <w:highlight w:val="cyan"/>
              </w:rPr>
              <w:t>[</w:t>
            </w:r>
            <w:r>
              <w:rPr>
                <w:rFonts w:cs="Calibri"/>
                <w:color w:val="000000"/>
                <w:highlight w:val="cyan"/>
              </w:rPr>
              <w:t xml:space="preserve">  </w:t>
            </w:r>
            <w:r w:rsidRPr="00171867">
              <w:rPr>
                <w:rFonts w:cs="Calibri"/>
                <w:color w:val="000000"/>
                <w:highlight w:val="cyan"/>
              </w:rPr>
              <w:t xml:space="preserve"> ]</w:t>
            </w:r>
          </w:p>
        </w:tc>
      </w:tr>
      <w:tr w:rsidR="007836AB" w:rsidRPr="0020054C" w14:paraId="0EB0B592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14E4846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tekenbevoegde functionaris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33761D3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2F918744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C325451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Functie tekenbevoegde functionaris: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1D97CB2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5C15E1C7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CFF03EE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Plaats</w:t>
            </w:r>
            <w:r w:rsid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E46C58F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663BDFE0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E837F89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Datum ondertekening</w:t>
            </w:r>
            <w:r w:rsid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5C0885B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06784335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20885E5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Handtekening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C055CC9" w14:textId="77777777" w:rsidR="007836AB" w:rsidRDefault="007836AB" w:rsidP="00F6026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  <w:p w14:paraId="34C56682" w14:textId="77777777" w:rsidR="00766311" w:rsidRDefault="00766311" w:rsidP="00F6026B">
            <w:pPr>
              <w:rPr>
                <w:rFonts w:cs="Calibri"/>
                <w:color w:val="000000"/>
                <w:highlight w:val="cyan"/>
              </w:rPr>
            </w:pPr>
          </w:p>
          <w:p w14:paraId="13FA5AC0" w14:textId="77777777" w:rsidR="00766311" w:rsidRPr="007836AB" w:rsidRDefault="00766311" w:rsidP="00F6026B">
            <w:pPr>
              <w:rPr>
                <w:rFonts w:cs="Calibri"/>
                <w:color w:val="000000"/>
                <w:highlight w:val="cyan"/>
              </w:rPr>
            </w:pPr>
          </w:p>
        </w:tc>
      </w:tr>
    </w:tbl>
    <w:p w14:paraId="4EB6F85B" w14:textId="77777777" w:rsidR="00FF68A0" w:rsidRPr="007C5551" w:rsidRDefault="00766311" w:rsidP="007C5551">
      <w:pPr>
        <w:pStyle w:val="Kop4"/>
        <w:keepNext w:val="0"/>
        <w:keepLines w:val="0"/>
        <w:spacing w:before="240" w:after="0"/>
        <w:rPr>
          <w:rStyle w:val="Intensievebenadrukking"/>
        </w:rPr>
      </w:pPr>
      <w:r w:rsidRPr="007C5551">
        <w:rPr>
          <w:rStyle w:val="Intensievebenadrukking"/>
        </w:rPr>
        <w:t>Tevredenheidsverklaring referent / opdrachtgever van de referentieopdracht</w:t>
      </w:r>
      <w:r w:rsidR="00FF68A0" w:rsidRPr="007C5551">
        <w:rPr>
          <w:rStyle w:val="Intensievebenadrukking"/>
        </w:rPr>
        <w:t xml:space="preserve"> </w:t>
      </w:r>
    </w:p>
    <w:p w14:paraId="1D2FB1ED" w14:textId="426062AF" w:rsidR="006956F4" w:rsidRDefault="006956F4" w:rsidP="006956F4">
      <w:pPr>
        <w:spacing w:line="240" w:lineRule="auto"/>
        <w:contextualSpacing/>
      </w:pPr>
      <w:r>
        <w:t xml:space="preserve">Dit kan: </w:t>
      </w:r>
    </w:p>
    <w:p w14:paraId="49C992F6" w14:textId="447AF8A4" w:rsidR="006956F4" w:rsidRDefault="006956F4" w:rsidP="006956F4">
      <w:pPr>
        <w:pStyle w:val="Lijstalinea"/>
        <w:numPr>
          <w:ilvl w:val="0"/>
          <w:numId w:val="21"/>
        </w:numPr>
        <w:spacing w:line="240" w:lineRule="auto"/>
        <w:contextualSpacing/>
      </w:pPr>
      <w:r>
        <w:t xml:space="preserve">door dit referentieblad tevens te laten </w:t>
      </w:r>
      <w:r w:rsidR="00D23CFF">
        <w:t xml:space="preserve">invullen en </w:t>
      </w:r>
      <w:r>
        <w:t xml:space="preserve">ondertekenen door de betreffende </w:t>
      </w:r>
      <w:r w:rsidR="00D23CFF">
        <w:t xml:space="preserve">referent / </w:t>
      </w:r>
      <w:r>
        <w:t>opdrachtgever van de referentieopdracht; óf</w:t>
      </w:r>
    </w:p>
    <w:p w14:paraId="65E3D321" w14:textId="0010C884" w:rsidR="006956F4" w:rsidRDefault="006956F4" w:rsidP="006956F4">
      <w:pPr>
        <w:pStyle w:val="Lijstalinea"/>
        <w:numPr>
          <w:ilvl w:val="0"/>
          <w:numId w:val="21"/>
        </w:numPr>
        <w:spacing w:line="240" w:lineRule="auto"/>
        <w:contextualSpacing/>
      </w:pPr>
      <w:r>
        <w:t xml:space="preserve">door het indienen van een separate tevredenheidsverklaring volgens eigen format welke in ieder geval is ondertekend door een bevoegde en/of relevante functionaris van de </w:t>
      </w:r>
      <w:r w:rsidR="00D05391">
        <w:t xml:space="preserve">betreffende referent / </w:t>
      </w:r>
      <w:r>
        <w:t>opdrachtgever van de referentieopdracht</w:t>
      </w:r>
      <w:r w:rsidR="00B07886">
        <w:t xml:space="preserve">, </w:t>
      </w:r>
      <w:r w:rsidR="00B07886" w:rsidRPr="00F5548E">
        <w:t>waaruit</w:t>
      </w:r>
      <w:r w:rsidR="00B07886" w:rsidRPr="00301CBB">
        <w:t xml:space="preserve"> </w:t>
      </w:r>
      <w:r w:rsidR="00B07886">
        <w:t xml:space="preserve">duidelijk </w:t>
      </w:r>
      <w:r w:rsidR="00B07886" w:rsidRPr="00972034">
        <w:t>de genoemde kenmerken en omstandigheden blijken</w:t>
      </w:r>
      <w:r w:rsidR="00B07886">
        <w:t>.</w:t>
      </w:r>
    </w:p>
    <w:p w14:paraId="62FA1894" w14:textId="77777777" w:rsidR="00D23CFF" w:rsidRDefault="00D23CFF" w:rsidP="00F11DF2">
      <w:pPr>
        <w:spacing w:line="240" w:lineRule="auto"/>
        <w:contextualSpacing/>
        <w:rPr>
          <w:highlight w:val="yellow"/>
        </w:rPr>
      </w:pPr>
    </w:p>
    <w:p w14:paraId="359A33C3" w14:textId="77777777" w:rsidR="00F11DF2" w:rsidRDefault="00F11DF2" w:rsidP="00F11DF2">
      <w:r w:rsidRPr="00FF68A0">
        <w:rPr>
          <w:highlight w:val="green"/>
        </w:rPr>
        <w:t>[invulvelden]</w:t>
      </w:r>
      <w:r>
        <w:t xml:space="preserve"> in te vullen door referent / opdrachtgever van de referentieopdracht:</w:t>
      </w:r>
    </w:p>
    <w:p w14:paraId="77C0927C" w14:textId="77777777" w:rsidR="00884508" w:rsidRDefault="00884508" w:rsidP="00884508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884508" w:rsidRPr="00A94450" w14:paraId="3AD1D846" w14:textId="77777777" w:rsidTr="00D02EEF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1C0864D" w14:textId="77777777" w:rsidR="00884508" w:rsidRPr="00A94450" w:rsidRDefault="00884508" w:rsidP="00D02EEF">
            <w:pPr>
              <w:pStyle w:val="Koptabel"/>
            </w:pPr>
            <w:r>
              <w:t>Referent / opdrachtgever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1ECF723" w14:textId="77777777" w:rsidR="00884508" w:rsidRPr="00A94450" w:rsidRDefault="00884508" w:rsidP="00D02EEF">
            <w:pPr>
              <w:pStyle w:val="Koptabel"/>
            </w:pPr>
            <w:r w:rsidRPr="00A94450">
              <w:t>Invulvelden</w:t>
            </w:r>
          </w:p>
        </w:tc>
      </w:tr>
      <w:tr w:rsidR="00884508" w:rsidRPr="0020054C" w14:paraId="12A78E93" w14:textId="77777777" w:rsidTr="00D02EEF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F62D81D" w14:textId="77777777" w:rsidR="00884508" w:rsidRPr="0020054C" w:rsidRDefault="00884508" w:rsidP="00D02EEF">
            <w:pPr>
              <w:rPr>
                <w:rFonts w:cs="Calibri"/>
                <w:color w:val="000000"/>
              </w:rPr>
            </w:pPr>
            <w:r w:rsidRPr="0092677D">
              <w:t>De referentieopdracht is op een vakkundige en regelmatige wijze uitgevoerd en opgeleverd: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E098C7B" w14:textId="77777777" w:rsidR="00884508" w:rsidRPr="0092677D" w:rsidRDefault="00000000" w:rsidP="00D02EEF">
            <w:sdt>
              <w:sdtPr>
                <w:id w:val="-1103497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84508" w:rsidRPr="0092677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4508" w:rsidRPr="0092677D">
              <w:tab/>
              <w:t>Ja</w:t>
            </w:r>
          </w:p>
          <w:p w14:paraId="3F5F0A26" w14:textId="77777777" w:rsidR="00884508" w:rsidRPr="0092677D" w:rsidRDefault="00000000" w:rsidP="00D02EEF">
            <w:pPr>
              <w:spacing w:line="240" w:lineRule="auto"/>
            </w:pPr>
            <w:sdt>
              <w:sdtPr>
                <w:id w:val="76219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84508" w:rsidRPr="0092677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4508" w:rsidRPr="0092677D">
              <w:tab/>
              <w:t>Nee</w:t>
            </w:r>
          </w:p>
          <w:p w14:paraId="3C1527E0" w14:textId="77777777" w:rsidR="00884508" w:rsidRPr="007836AB" w:rsidRDefault="00884508" w:rsidP="00D02EEF">
            <w:pPr>
              <w:rPr>
                <w:rFonts w:cs="Calibri"/>
                <w:color w:val="000000"/>
                <w:highlight w:val="cyan"/>
              </w:rPr>
            </w:pPr>
            <w:r w:rsidRPr="00FF68A0">
              <w:rPr>
                <w:rFonts w:cs="Calibri"/>
                <w:color w:val="000000"/>
                <w:sz w:val="18"/>
                <w:szCs w:val="18"/>
                <w:highlight w:val="green"/>
              </w:rPr>
              <w:t>[aankruisen wat van toepassing is]</w:t>
            </w:r>
          </w:p>
        </w:tc>
      </w:tr>
      <w:tr w:rsidR="00884508" w:rsidRPr="0020054C" w14:paraId="6C7B8134" w14:textId="77777777" w:rsidTr="00D02EEF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1155AD8" w14:textId="77777777" w:rsidR="00884508" w:rsidRPr="0020054C" w:rsidRDefault="00884508" w:rsidP="00D02EEF">
            <w:pPr>
              <w:rPr>
                <w:rFonts w:cs="Calibri"/>
                <w:color w:val="000000"/>
              </w:rPr>
            </w:pPr>
            <w:r>
              <w:t xml:space="preserve">Referent / opdrachtgever van de referentieopdracht is </w:t>
            </w:r>
            <w:r w:rsidRPr="0092677D">
              <w:t xml:space="preserve">tevreden over de uitvoering van </w:t>
            </w:r>
            <w:r>
              <w:t>de referentieopdracht: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B4AE835" w14:textId="77777777" w:rsidR="00884508" w:rsidRPr="0092677D" w:rsidRDefault="00000000" w:rsidP="00D02EEF">
            <w:sdt>
              <w:sdtPr>
                <w:id w:val="460696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84508" w:rsidRPr="0092677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4508" w:rsidRPr="0092677D">
              <w:tab/>
              <w:t>Ja</w:t>
            </w:r>
          </w:p>
          <w:p w14:paraId="33BB2DFE" w14:textId="77777777" w:rsidR="00884508" w:rsidRPr="0092677D" w:rsidRDefault="00000000" w:rsidP="00D02EEF">
            <w:pPr>
              <w:spacing w:line="240" w:lineRule="auto"/>
            </w:pPr>
            <w:sdt>
              <w:sdtPr>
                <w:id w:val="-314727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84508" w:rsidRPr="0092677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4508" w:rsidRPr="0092677D">
              <w:tab/>
              <w:t>Nee</w:t>
            </w:r>
          </w:p>
          <w:p w14:paraId="2EE0431D" w14:textId="77777777" w:rsidR="00884508" w:rsidRPr="007836AB" w:rsidRDefault="00884508" w:rsidP="00D02EEF">
            <w:pPr>
              <w:rPr>
                <w:rFonts w:cs="Calibri"/>
                <w:color w:val="000000"/>
                <w:highlight w:val="cyan"/>
              </w:rPr>
            </w:pPr>
            <w:r w:rsidRPr="00FF68A0">
              <w:rPr>
                <w:rFonts w:cs="Calibri"/>
                <w:color w:val="000000"/>
                <w:sz w:val="18"/>
                <w:szCs w:val="18"/>
                <w:highlight w:val="green"/>
              </w:rPr>
              <w:t>[aankruisen wat van toepassing is]</w:t>
            </w:r>
          </w:p>
        </w:tc>
      </w:tr>
      <w:tr w:rsidR="00884508" w:rsidRPr="00FF68A0" w14:paraId="4A8EA43E" w14:textId="77777777" w:rsidTr="00D02EEF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918A7A4" w14:textId="77777777" w:rsidR="00884508" w:rsidRPr="0020054C" w:rsidRDefault="00884508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Eventuele bijzonderheden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1E4333E" w14:textId="77777777" w:rsidR="00884508" w:rsidRPr="0020054C" w:rsidRDefault="00884508" w:rsidP="00D02EEF">
            <w:pPr>
              <w:rPr>
                <w:rFonts w:cs="Calibri"/>
                <w:color w:val="000000"/>
              </w:rPr>
            </w:pPr>
            <w:r w:rsidRPr="00705913">
              <w:rPr>
                <w:rFonts w:cs="Calibri"/>
                <w:color w:val="000000"/>
                <w:highlight w:val="green"/>
              </w:rPr>
              <w:t>[   ]</w:t>
            </w:r>
          </w:p>
        </w:tc>
      </w:tr>
      <w:tr w:rsidR="00884508" w:rsidRPr="00FF68A0" w14:paraId="212C7928" w14:textId="77777777" w:rsidTr="00D02EEF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D3FCCBE" w14:textId="77777777" w:rsidR="00884508" w:rsidRPr="0020054C" w:rsidRDefault="00884508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Naam </w:t>
            </w:r>
            <w:r w:rsidRPr="003069FC">
              <w:rPr>
                <w:rFonts w:cs="Calibri"/>
                <w:color w:val="000000"/>
              </w:rPr>
              <w:t xml:space="preserve">bevoegde en/of relevante </w:t>
            </w:r>
            <w:r>
              <w:rPr>
                <w:rFonts w:cs="Calibri"/>
                <w:color w:val="000000"/>
              </w:rPr>
              <w:t>functionaris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39E7647" w14:textId="77777777" w:rsidR="00884508" w:rsidRPr="0020054C" w:rsidRDefault="00884508" w:rsidP="00D02EEF">
            <w:pPr>
              <w:rPr>
                <w:rFonts w:cs="Calibri"/>
                <w:color w:val="000000"/>
              </w:rPr>
            </w:pPr>
            <w:r w:rsidRPr="00705913">
              <w:rPr>
                <w:rFonts w:cs="Calibri"/>
                <w:color w:val="000000"/>
                <w:highlight w:val="green"/>
              </w:rPr>
              <w:t>[   ]</w:t>
            </w:r>
          </w:p>
        </w:tc>
      </w:tr>
      <w:tr w:rsidR="00884508" w:rsidRPr="00FF68A0" w14:paraId="43E16F8B" w14:textId="77777777" w:rsidTr="00D02EEF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230B4A5" w14:textId="77777777" w:rsidR="00884508" w:rsidRPr="0020054C" w:rsidRDefault="00884508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Functie </w:t>
            </w:r>
            <w:r w:rsidRPr="003069FC">
              <w:rPr>
                <w:rFonts w:cs="Calibri"/>
                <w:color w:val="000000"/>
              </w:rPr>
              <w:t xml:space="preserve">bevoegde en/of relevante </w:t>
            </w:r>
            <w:r>
              <w:rPr>
                <w:rFonts w:cs="Calibri"/>
                <w:color w:val="000000"/>
              </w:rPr>
              <w:t>functionaris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18EF1DC" w14:textId="77777777" w:rsidR="00884508" w:rsidRPr="0020054C" w:rsidRDefault="00884508" w:rsidP="00D02EEF">
            <w:pPr>
              <w:rPr>
                <w:rFonts w:cs="Calibri"/>
                <w:color w:val="000000"/>
              </w:rPr>
            </w:pPr>
            <w:r w:rsidRPr="00705913">
              <w:rPr>
                <w:rFonts w:cs="Calibri"/>
                <w:color w:val="000000"/>
                <w:highlight w:val="green"/>
              </w:rPr>
              <w:t>[   ]</w:t>
            </w:r>
          </w:p>
        </w:tc>
      </w:tr>
      <w:tr w:rsidR="00884508" w:rsidRPr="00FF68A0" w14:paraId="5D1B9AD4" w14:textId="77777777" w:rsidTr="00D02EEF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A81138B" w14:textId="77777777" w:rsidR="00884508" w:rsidRPr="0020054C" w:rsidRDefault="00884508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Plaats: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4D7927E" w14:textId="77777777" w:rsidR="00884508" w:rsidRPr="0020054C" w:rsidRDefault="00884508" w:rsidP="00D02EEF">
            <w:pPr>
              <w:rPr>
                <w:rFonts w:cs="Calibri"/>
                <w:color w:val="000000"/>
              </w:rPr>
            </w:pPr>
            <w:r w:rsidRPr="00705913">
              <w:rPr>
                <w:rFonts w:cs="Calibri"/>
                <w:color w:val="000000"/>
                <w:highlight w:val="green"/>
              </w:rPr>
              <w:t>[   ]</w:t>
            </w:r>
          </w:p>
        </w:tc>
      </w:tr>
      <w:tr w:rsidR="00884508" w:rsidRPr="00FF68A0" w14:paraId="3B4ADBE3" w14:textId="77777777" w:rsidTr="00D02EEF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70F938E" w14:textId="77777777" w:rsidR="00884508" w:rsidRPr="0020054C" w:rsidRDefault="00884508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Datum ondertekening: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B9C6E92" w14:textId="77777777" w:rsidR="00884508" w:rsidRPr="0020054C" w:rsidRDefault="00884508" w:rsidP="00D02EEF">
            <w:pPr>
              <w:rPr>
                <w:rFonts w:cs="Calibri"/>
                <w:color w:val="000000"/>
              </w:rPr>
            </w:pPr>
            <w:r w:rsidRPr="00705913">
              <w:rPr>
                <w:rFonts w:cs="Calibri"/>
                <w:color w:val="000000"/>
                <w:highlight w:val="green"/>
              </w:rPr>
              <w:t>[   ]</w:t>
            </w:r>
          </w:p>
        </w:tc>
      </w:tr>
      <w:tr w:rsidR="00884508" w:rsidRPr="0020054C" w14:paraId="513FCCF9" w14:textId="77777777" w:rsidTr="00D02EEF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1E26F41" w14:textId="77777777" w:rsidR="00884508" w:rsidRPr="0020054C" w:rsidRDefault="00884508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Handtekening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6D2D7A6" w14:textId="77777777" w:rsidR="00884508" w:rsidRPr="00FF68A0" w:rsidRDefault="00884508" w:rsidP="00D02EEF">
            <w:pPr>
              <w:rPr>
                <w:rFonts w:cs="Calibri"/>
                <w:color w:val="000000"/>
                <w:highlight w:val="green"/>
              </w:rPr>
            </w:pPr>
            <w:r w:rsidRPr="00FF68A0">
              <w:rPr>
                <w:rFonts w:cs="Calibri"/>
                <w:color w:val="000000"/>
                <w:highlight w:val="green"/>
              </w:rPr>
              <w:t>[   ]</w:t>
            </w:r>
          </w:p>
          <w:p w14:paraId="01A7B647" w14:textId="77777777" w:rsidR="00884508" w:rsidRDefault="00884508" w:rsidP="00D02EEF">
            <w:pPr>
              <w:rPr>
                <w:rFonts w:cs="Calibri"/>
                <w:color w:val="000000"/>
                <w:highlight w:val="cyan"/>
              </w:rPr>
            </w:pPr>
          </w:p>
          <w:p w14:paraId="1A087366" w14:textId="77777777" w:rsidR="00884508" w:rsidRPr="007836AB" w:rsidRDefault="00884508" w:rsidP="00D02EEF">
            <w:pPr>
              <w:rPr>
                <w:rFonts w:cs="Calibri"/>
                <w:color w:val="000000"/>
                <w:highlight w:val="cyan"/>
              </w:rPr>
            </w:pPr>
          </w:p>
        </w:tc>
      </w:tr>
    </w:tbl>
    <w:p w14:paraId="17A7454A" w14:textId="77777777" w:rsidR="00A875FA" w:rsidRDefault="00A875FA" w:rsidP="00F11DF2"/>
    <w:sectPr w:rsidR="00A875FA" w:rsidSect="00171867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A84AC" w14:textId="77777777" w:rsidR="008549F8" w:rsidRDefault="008549F8" w:rsidP="00096F21">
      <w:r>
        <w:separator/>
      </w:r>
    </w:p>
  </w:endnote>
  <w:endnote w:type="continuationSeparator" w:id="0">
    <w:p w14:paraId="3BA98005" w14:textId="77777777" w:rsidR="008549F8" w:rsidRDefault="008549F8" w:rsidP="00096F21">
      <w:r>
        <w:continuationSeparator/>
      </w:r>
    </w:p>
  </w:endnote>
  <w:endnote w:type="continuationNotice" w:id="1">
    <w:p w14:paraId="7144FDF9" w14:textId="77777777" w:rsidR="008549F8" w:rsidRDefault="008549F8" w:rsidP="00096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D4B4B" w14:textId="77777777" w:rsidR="0053145D" w:rsidRDefault="0053145D" w:rsidP="0081395B">
    <w:pPr>
      <w:pStyle w:val="Voettekst"/>
      <w:tabs>
        <w:tab w:val="center" w:pos="4536"/>
      </w:tabs>
      <w:spacing w:line="240" w:lineRule="auto"/>
      <w:rPr>
        <w:lang w:bidi="nl-NL"/>
      </w:rPr>
    </w:pPr>
  </w:p>
  <w:p w14:paraId="49D13207" w14:textId="1D9C1E6E" w:rsidR="005D4FDD" w:rsidRPr="00A94450" w:rsidRDefault="0053145D" w:rsidP="0081395B">
    <w:pPr>
      <w:pStyle w:val="Voettekst"/>
      <w:tabs>
        <w:tab w:val="center" w:pos="4536"/>
      </w:tabs>
      <w:spacing w:line="240" w:lineRule="auto"/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</w:pPr>
    <w:r w:rsidRPr="0053145D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Bijlage 6 - Model referentieblad voor Geschiktheidseis ervaringseisen, kerncompetenties in referentieopdracht</w:t>
    </w:r>
    <w:r w:rsidR="00E76714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en</w:t>
    </w:r>
    <w:r w:rsidR="0081395B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Pagina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PAGE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van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NUMPAGES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24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59BB4" w14:textId="77777777" w:rsidR="008549F8" w:rsidRDefault="008549F8" w:rsidP="00096F21">
      <w:r>
        <w:separator/>
      </w:r>
    </w:p>
  </w:footnote>
  <w:footnote w:type="continuationSeparator" w:id="0">
    <w:p w14:paraId="54F8E623" w14:textId="77777777" w:rsidR="008549F8" w:rsidRDefault="008549F8" w:rsidP="00096F21">
      <w:r>
        <w:continuationSeparator/>
      </w:r>
    </w:p>
  </w:footnote>
  <w:footnote w:type="continuationNotice" w:id="1">
    <w:p w14:paraId="33122C2C" w14:textId="77777777" w:rsidR="008549F8" w:rsidRDefault="008549F8" w:rsidP="00096F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AD62" w14:textId="77777777" w:rsidR="000A1756" w:rsidRDefault="000A1756" w:rsidP="00096F21">
    <w:pPr>
      <w:pStyle w:val="Koptekst"/>
    </w:pPr>
  </w:p>
  <w:p w14:paraId="60997698" w14:textId="77777777" w:rsidR="000A1756" w:rsidRDefault="000A1756" w:rsidP="00096F21">
    <w:pPr>
      <w:pStyle w:val="Koptekst"/>
    </w:pPr>
  </w:p>
  <w:p w14:paraId="7A6797EE" w14:textId="77777777" w:rsidR="00F91A8A" w:rsidRPr="000A1756" w:rsidRDefault="00F91A8A" w:rsidP="00096F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61AD"/>
    <w:multiLevelType w:val="hybridMultilevel"/>
    <w:tmpl w:val="F0B866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D7472"/>
    <w:multiLevelType w:val="hybridMultilevel"/>
    <w:tmpl w:val="F2C64E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00976"/>
    <w:multiLevelType w:val="hybridMultilevel"/>
    <w:tmpl w:val="45ECCC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E074A"/>
    <w:multiLevelType w:val="hybridMultilevel"/>
    <w:tmpl w:val="A2B208DA"/>
    <w:lvl w:ilvl="0" w:tplc="EDB6E7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BC6D3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408C6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99E33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A589C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87288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B8A8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BA1EC7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6C238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0687870"/>
    <w:multiLevelType w:val="hybridMultilevel"/>
    <w:tmpl w:val="A2FC3230"/>
    <w:lvl w:ilvl="0" w:tplc="3378F85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265A3B"/>
    <w:multiLevelType w:val="hybridMultilevel"/>
    <w:tmpl w:val="BAA6F868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AFE1493"/>
    <w:multiLevelType w:val="hybridMultilevel"/>
    <w:tmpl w:val="CD4C50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534C8"/>
    <w:multiLevelType w:val="hybridMultilevel"/>
    <w:tmpl w:val="21E240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F4704"/>
    <w:multiLevelType w:val="hybridMultilevel"/>
    <w:tmpl w:val="544EC2A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786148"/>
    <w:multiLevelType w:val="hybridMultilevel"/>
    <w:tmpl w:val="D438207A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D771B1C"/>
    <w:multiLevelType w:val="hybridMultilevel"/>
    <w:tmpl w:val="7A2A007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1E0E85"/>
    <w:multiLevelType w:val="hybridMultilevel"/>
    <w:tmpl w:val="515CCF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D35B77"/>
    <w:multiLevelType w:val="multilevel"/>
    <w:tmpl w:val="3AD0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2D30C5D"/>
    <w:multiLevelType w:val="hybridMultilevel"/>
    <w:tmpl w:val="04C074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65AA0642"/>
    <w:multiLevelType w:val="hybridMultilevel"/>
    <w:tmpl w:val="81228498"/>
    <w:lvl w:ilvl="0" w:tplc="389644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3727E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BF802C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A3C21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6FF461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52CCD2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B00EE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3C4C5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4C278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8" w15:restartNumberingAfterBreak="0">
    <w:nsid w:val="6DFE669C"/>
    <w:multiLevelType w:val="hybridMultilevel"/>
    <w:tmpl w:val="8B2478DE"/>
    <w:lvl w:ilvl="0" w:tplc="601EDC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304F85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446E7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FA94C1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F40D5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ED4EE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66C6C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D4F15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BDAC0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9" w15:restartNumberingAfterBreak="0">
    <w:nsid w:val="76E321C6"/>
    <w:multiLevelType w:val="hybridMultilevel"/>
    <w:tmpl w:val="9C8C5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584351"/>
    <w:multiLevelType w:val="hybridMultilevel"/>
    <w:tmpl w:val="9D0ECB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11176">
    <w:abstractNumId w:val="4"/>
  </w:num>
  <w:num w:numId="2" w16cid:durableId="1852404849">
    <w:abstractNumId w:val="16"/>
  </w:num>
  <w:num w:numId="3" w16cid:durableId="994452798">
    <w:abstractNumId w:val="14"/>
  </w:num>
  <w:num w:numId="4" w16cid:durableId="222568843">
    <w:abstractNumId w:val="1"/>
  </w:num>
  <w:num w:numId="5" w16cid:durableId="996541991">
    <w:abstractNumId w:val="20"/>
  </w:num>
  <w:num w:numId="6" w16cid:durableId="7829336">
    <w:abstractNumId w:val="10"/>
  </w:num>
  <w:num w:numId="7" w16cid:durableId="1526214007">
    <w:abstractNumId w:val="11"/>
  </w:num>
  <w:num w:numId="8" w16cid:durableId="2072462316">
    <w:abstractNumId w:val="19"/>
  </w:num>
  <w:num w:numId="9" w16cid:durableId="2112627514">
    <w:abstractNumId w:val="7"/>
  </w:num>
  <w:num w:numId="10" w16cid:durableId="1312294355">
    <w:abstractNumId w:val="2"/>
  </w:num>
  <w:num w:numId="11" w16cid:durableId="1133446850">
    <w:abstractNumId w:val="3"/>
  </w:num>
  <w:num w:numId="12" w16cid:durableId="674114543">
    <w:abstractNumId w:val="18"/>
  </w:num>
  <w:num w:numId="13" w16cid:durableId="679086243">
    <w:abstractNumId w:val="17"/>
  </w:num>
  <w:num w:numId="14" w16cid:durableId="1439905209">
    <w:abstractNumId w:val="6"/>
  </w:num>
  <w:num w:numId="15" w16cid:durableId="1810705553">
    <w:abstractNumId w:val="0"/>
  </w:num>
  <w:num w:numId="16" w16cid:durableId="904415789">
    <w:abstractNumId w:val="15"/>
  </w:num>
  <w:num w:numId="17" w16cid:durableId="61487163">
    <w:abstractNumId w:val="8"/>
  </w:num>
  <w:num w:numId="18" w16cid:durableId="954948481">
    <w:abstractNumId w:val="9"/>
  </w:num>
  <w:num w:numId="19" w16cid:durableId="1627812850">
    <w:abstractNumId w:val="12"/>
  </w:num>
  <w:num w:numId="20" w16cid:durableId="1968317242">
    <w:abstractNumId w:val="5"/>
  </w:num>
  <w:num w:numId="21" w16cid:durableId="10033591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BEA"/>
    <w:rsid w:val="00003BAB"/>
    <w:rsid w:val="00004D4D"/>
    <w:rsid w:val="0000535C"/>
    <w:rsid w:val="000146FF"/>
    <w:rsid w:val="000256F9"/>
    <w:rsid w:val="00034C4F"/>
    <w:rsid w:val="00054C83"/>
    <w:rsid w:val="00062094"/>
    <w:rsid w:val="000622A2"/>
    <w:rsid w:val="0006313F"/>
    <w:rsid w:val="00063D85"/>
    <w:rsid w:val="00064EE2"/>
    <w:rsid w:val="00075B59"/>
    <w:rsid w:val="00076CE1"/>
    <w:rsid w:val="00081722"/>
    <w:rsid w:val="00090F7F"/>
    <w:rsid w:val="00096F21"/>
    <w:rsid w:val="000A1756"/>
    <w:rsid w:val="000B584E"/>
    <w:rsid w:val="000C50EC"/>
    <w:rsid w:val="000D6EDF"/>
    <w:rsid w:val="000E27D1"/>
    <w:rsid w:val="001167BE"/>
    <w:rsid w:val="00121D70"/>
    <w:rsid w:val="00133664"/>
    <w:rsid w:val="001349CF"/>
    <w:rsid w:val="00140215"/>
    <w:rsid w:val="001413FF"/>
    <w:rsid w:val="00143268"/>
    <w:rsid w:val="00147804"/>
    <w:rsid w:val="00147827"/>
    <w:rsid w:val="00150D3B"/>
    <w:rsid w:val="001552FB"/>
    <w:rsid w:val="00162534"/>
    <w:rsid w:val="00171867"/>
    <w:rsid w:val="00174240"/>
    <w:rsid w:val="00183BFF"/>
    <w:rsid w:val="00186254"/>
    <w:rsid w:val="00190480"/>
    <w:rsid w:val="001B0348"/>
    <w:rsid w:val="001D5FDA"/>
    <w:rsid w:val="001E1AA6"/>
    <w:rsid w:val="0020054C"/>
    <w:rsid w:val="00202DB8"/>
    <w:rsid w:val="00206B22"/>
    <w:rsid w:val="00231484"/>
    <w:rsid w:val="00233D44"/>
    <w:rsid w:val="00236E1E"/>
    <w:rsid w:val="00237DB5"/>
    <w:rsid w:val="002436E6"/>
    <w:rsid w:val="002562C9"/>
    <w:rsid w:val="00285CE3"/>
    <w:rsid w:val="002864CE"/>
    <w:rsid w:val="002A4BBC"/>
    <w:rsid w:val="002A76A6"/>
    <w:rsid w:val="002A7F1D"/>
    <w:rsid w:val="002B10AC"/>
    <w:rsid w:val="002D1BB7"/>
    <w:rsid w:val="002D529D"/>
    <w:rsid w:val="002F6B67"/>
    <w:rsid w:val="00302D60"/>
    <w:rsid w:val="00303CD7"/>
    <w:rsid w:val="003066F3"/>
    <w:rsid w:val="0033449D"/>
    <w:rsid w:val="00342C06"/>
    <w:rsid w:val="00347915"/>
    <w:rsid w:val="00351330"/>
    <w:rsid w:val="00353C82"/>
    <w:rsid w:val="003608C7"/>
    <w:rsid w:val="00387E3A"/>
    <w:rsid w:val="00395410"/>
    <w:rsid w:val="003A0789"/>
    <w:rsid w:val="003C64D5"/>
    <w:rsid w:val="004070B7"/>
    <w:rsid w:val="0041439C"/>
    <w:rsid w:val="0043015E"/>
    <w:rsid w:val="00430E8D"/>
    <w:rsid w:val="004318AD"/>
    <w:rsid w:val="00443ED6"/>
    <w:rsid w:val="00444D65"/>
    <w:rsid w:val="004520F9"/>
    <w:rsid w:val="00456D69"/>
    <w:rsid w:val="00464781"/>
    <w:rsid w:val="004741DD"/>
    <w:rsid w:val="00475026"/>
    <w:rsid w:val="00493279"/>
    <w:rsid w:val="004941C4"/>
    <w:rsid w:val="00494AD2"/>
    <w:rsid w:val="004E32A8"/>
    <w:rsid w:val="00503E0D"/>
    <w:rsid w:val="0051029E"/>
    <w:rsid w:val="005210FE"/>
    <w:rsid w:val="005227EC"/>
    <w:rsid w:val="0052709D"/>
    <w:rsid w:val="0053145D"/>
    <w:rsid w:val="005355A5"/>
    <w:rsid w:val="00545256"/>
    <w:rsid w:val="005905E2"/>
    <w:rsid w:val="00591C18"/>
    <w:rsid w:val="00595774"/>
    <w:rsid w:val="005A1605"/>
    <w:rsid w:val="005B5162"/>
    <w:rsid w:val="005B5B30"/>
    <w:rsid w:val="005C4AA1"/>
    <w:rsid w:val="005D052D"/>
    <w:rsid w:val="005D4FDD"/>
    <w:rsid w:val="005D514E"/>
    <w:rsid w:val="005D7D28"/>
    <w:rsid w:val="005E5C3B"/>
    <w:rsid w:val="0062450A"/>
    <w:rsid w:val="0063116B"/>
    <w:rsid w:val="00632CB8"/>
    <w:rsid w:val="0063599E"/>
    <w:rsid w:val="0064194B"/>
    <w:rsid w:val="006444BD"/>
    <w:rsid w:val="006578AB"/>
    <w:rsid w:val="00660714"/>
    <w:rsid w:val="00662B8F"/>
    <w:rsid w:val="00666809"/>
    <w:rsid w:val="006720D9"/>
    <w:rsid w:val="0068035D"/>
    <w:rsid w:val="006956F4"/>
    <w:rsid w:val="006A597C"/>
    <w:rsid w:val="006C4CA3"/>
    <w:rsid w:val="006E1D74"/>
    <w:rsid w:val="006E20C5"/>
    <w:rsid w:val="006E648A"/>
    <w:rsid w:val="00703C1B"/>
    <w:rsid w:val="00712C5B"/>
    <w:rsid w:val="0072590E"/>
    <w:rsid w:val="00747D8B"/>
    <w:rsid w:val="00765A69"/>
    <w:rsid w:val="00766311"/>
    <w:rsid w:val="007674AD"/>
    <w:rsid w:val="007707A7"/>
    <w:rsid w:val="0078076D"/>
    <w:rsid w:val="007816CA"/>
    <w:rsid w:val="007836AB"/>
    <w:rsid w:val="00787E9D"/>
    <w:rsid w:val="007968AF"/>
    <w:rsid w:val="007C1C51"/>
    <w:rsid w:val="007C2BF1"/>
    <w:rsid w:val="007C5551"/>
    <w:rsid w:val="007D034A"/>
    <w:rsid w:val="007E1231"/>
    <w:rsid w:val="007E186E"/>
    <w:rsid w:val="00804FF7"/>
    <w:rsid w:val="008053FA"/>
    <w:rsid w:val="0081395B"/>
    <w:rsid w:val="00835F58"/>
    <w:rsid w:val="008502F7"/>
    <w:rsid w:val="008549F8"/>
    <w:rsid w:val="00855CB5"/>
    <w:rsid w:val="00867998"/>
    <w:rsid w:val="00867B82"/>
    <w:rsid w:val="00884508"/>
    <w:rsid w:val="008865E5"/>
    <w:rsid w:val="008A2A0D"/>
    <w:rsid w:val="008D7B23"/>
    <w:rsid w:val="008F3366"/>
    <w:rsid w:val="008F4F7D"/>
    <w:rsid w:val="008F54BE"/>
    <w:rsid w:val="00917B12"/>
    <w:rsid w:val="0092032D"/>
    <w:rsid w:val="00923CA8"/>
    <w:rsid w:val="0092411E"/>
    <w:rsid w:val="0092677D"/>
    <w:rsid w:val="00940E58"/>
    <w:rsid w:val="0094428E"/>
    <w:rsid w:val="00962201"/>
    <w:rsid w:val="00963535"/>
    <w:rsid w:val="00980653"/>
    <w:rsid w:val="0098664B"/>
    <w:rsid w:val="009B3E74"/>
    <w:rsid w:val="009C4C10"/>
    <w:rsid w:val="009D38FA"/>
    <w:rsid w:val="009D40D9"/>
    <w:rsid w:val="009E112F"/>
    <w:rsid w:val="009E1740"/>
    <w:rsid w:val="009E5869"/>
    <w:rsid w:val="009E6C5C"/>
    <w:rsid w:val="009F2D30"/>
    <w:rsid w:val="00A0655B"/>
    <w:rsid w:val="00A32246"/>
    <w:rsid w:val="00A35EEB"/>
    <w:rsid w:val="00A4216C"/>
    <w:rsid w:val="00A47755"/>
    <w:rsid w:val="00A52215"/>
    <w:rsid w:val="00A60AD7"/>
    <w:rsid w:val="00A707CC"/>
    <w:rsid w:val="00A76A7F"/>
    <w:rsid w:val="00A81A62"/>
    <w:rsid w:val="00A875FA"/>
    <w:rsid w:val="00A9240F"/>
    <w:rsid w:val="00A9425F"/>
    <w:rsid w:val="00A94450"/>
    <w:rsid w:val="00AA25AB"/>
    <w:rsid w:val="00AD3D3E"/>
    <w:rsid w:val="00AE22B3"/>
    <w:rsid w:val="00AE51E5"/>
    <w:rsid w:val="00AF3549"/>
    <w:rsid w:val="00B03C19"/>
    <w:rsid w:val="00B07886"/>
    <w:rsid w:val="00B11BE6"/>
    <w:rsid w:val="00B14C2C"/>
    <w:rsid w:val="00B517B1"/>
    <w:rsid w:val="00B553F7"/>
    <w:rsid w:val="00B92CD3"/>
    <w:rsid w:val="00B96834"/>
    <w:rsid w:val="00BA1B56"/>
    <w:rsid w:val="00BA6AFD"/>
    <w:rsid w:val="00BB76B1"/>
    <w:rsid w:val="00BB78B3"/>
    <w:rsid w:val="00BE72C1"/>
    <w:rsid w:val="00BF0F09"/>
    <w:rsid w:val="00BF2F04"/>
    <w:rsid w:val="00BF60FD"/>
    <w:rsid w:val="00C01AE9"/>
    <w:rsid w:val="00C02263"/>
    <w:rsid w:val="00C04BEA"/>
    <w:rsid w:val="00C10641"/>
    <w:rsid w:val="00C110A4"/>
    <w:rsid w:val="00C32BF0"/>
    <w:rsid w:val="00C4694D"/>
    <w:rsid w:val="00C469B0"/>
    <w:rsid w:val="00C47376"/>
    <w:rsid w:val="00C7172B"/>
    <w:rsid w:val="00C92197"/>
    <w:rsid w:val="00CA1913"/>
    <w:rsid w:val="00CA7E58"/>
    <w:rsid w:val="00CC5CE3"/>
    <w:rsid w:val="00CD2DD7"/>
    <w:rsid w:val="00CD57BC"/>
    <w:rsid w:val="00CE00D0"/>
    <w:rsid w:val="00CF1682"/>
    <w:rsid w:val="00CF18C5"/>
    <w:rsid w:val="00D05391"/>
    <w:rsid w:val="00D13BB9"/>
    <w:rsid w:val="00D23CFF"/>
    <w:rsid w:val="00D416D0"/>
    <w:rsid w:val="00D41961"/>
    <w:rsid w:val="00D51F18"/>
    <w:rsid w:val="00D702F0"/>
    <w:rsid w:val="00D73415"/>
    <w:rsid w:val="00D75EA5"/>
    <w:rsid w:val="00D7638F"/>
    <w:rsid w:val="00D77E24"/>
    <w:rsid w:val="00D91516"/>
    <w:rsid w:val="00D96EF2"/>
    <w:rsid w:val="00D97759"/>
    <w:rsid w:val="00DA059E"/>
    <w:rsid w:val="00DB2A99"/>
    <w:rsid w:val="00DD57A5"/>
    <w:rsid w:val="00DD5CCF"/>
    <w:rsid w:val="00DD683E"/>
    <w:rsid w:val="00DE0748"/>
    <w:rsid w:val="00DE6280"/>
    <w:rsid w:val="00DF1CB7"/>
    <w:rsid w:val="00E036A2"/>
    <w:rsid w:val="00E30B75"/>
    <w:rsid w:val="00E42EAF"/>
    <w:rsid w:val="00E45785"/>
    <w:rsid w:val="00E72201"/>
    <w:rsid w:val="00E741BB"/>
    <w:rsid w:val="00E7456C"/>
    <w:rsid w:val="00E76714"/>
    <w:rsid w:val="00E94654"/>
    <w:rsid w:val="00EB4241"/>
    <w:rsid w:val="00EB6D86"/>
    <w:rsid w:val="00EC767F"/>
    <w:rsid w:val="00EE6DA1"/>
    <w:rsid w:val="00F016F9"/>
    <w:rsid w:val="00F11DF2"/>
    <w:rsid w:val="00F235D2"/>
    <w:rsid w:val="00F32241"/>
    <w:rsid w:val="00F413D8"/>
    <w:rsid w:val="00F516F1"/>
    <w:rsid w:val="00F533DD"/>
    <w:rsid w:val="00F67765"/>
    <w:rsid w:val="00F70036"/>
    <w:rsid w:val="00F73E65"/>
    <w:rsid w:val="00F77DF4"/>
    <w:rsid w:val="00F80E62"/>
    <w:rsid w:val="00F84C74"/>
    <w:rsid w:val="00F9170F"/>
    <w:rsid w:val="00F91A8A"/>
    <w:rsid w:val="00FA4C36"/>
    <w:rsid w:val="00FB5BB8"/>
    <w:rsid w:val="00FC22ED"/>
    <w:rsid w:val="00FC6BC9"/>
    <w:rsid w:val="00FD6570"/>
    <w:rsid w:val="00FF48B9"/>
    <w:rsid w:val="00FF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6EA3C"/>
  <w15:chartTrackingRefBased/>
  <w15:docId w15:val="{97180D39-6494-44EF-9515-A9014DF33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F21"/>
    <w:pPr>
      <w:spacing w:after="0" w:line="240" w:lineRule="atLeast"/>
    </w:pPr>
    <w:rPr>
      <w:rFonts w:ascii="Calibri" w:eastAsia="Times New Roman" w:hAnsi="Calibri" w:cs="Times New Roman"/>
      <w:sz w:val="21"/>
      <w:szCs w:val="21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A0789"/>
    <w:pPr>
      <w:keepNext/>
      <w:keepLines/>
      <w:spacing w:before="360" w:after="80" w:line="240" w:lineRule="auto"/>
      <w:ind w:left="360" w:hanging="360"/>
      <w:outlineLvl w:val="0"/>
    </w:pPr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96F21"/>
    <w:pPr>
      <w:keepNext/>
      <w:keepLines/>
      <w:spacing w:before="80" w:after="40" w:line="240" w:lineRule="auto"/>
      <w:outlineLvl w:val="3"/>
    </w:pPr>
    <w:rPr>
      <w:rFonts w:ascii="Bahnschrift Condensed" w:eastAsiaTheme="majorEastAsia" w:hAnsi="Bahnschrift Condensed" w:cstheme="majorBidi"/>
      <w:color w:val="003867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0789"/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14:ligatures w14:val="standardContextual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96F21"/>
    <w:rPr>
      <w:rFonts w:ascii="Bahnschrift Condensed" w:eastAsiaTheme="majorEastAsia" w:hAnsi="Bahnschrift Condensed" w:cstheme="majorBidi"/>
      <w:color w:val="003867"/>
      <w:kern w:val="2"/>
      <w:sz w:val="21"/>
      <w:szCs w:val="21"/>
      <w14:ligatures w14:val="standardContextual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Opsomming,DVT lijst,3 *-,opsomming 1,2,paginanummer,List Paragraph1,lp1,-_BOMW,Lijst punten,Colofon,Opsomblokjes en substreepjes,Lijst meerdere niveaus,Dot pt,F5 List Paragraph,No Spacing1,List Paragraph Char Char Char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,Lijst punten Char,Colofon Char,Opsomblokjes en substreepjes Char,Lijst meerdere niveaus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5CE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eastAsiaTheme="minorHAnsi" w:cs="Calibri"/>
      <w:i/>
      <w:iCs/>
      <w:color w:val="00B0F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CE3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3A0789"/>
    <w:pPr>
      <w:ind w:left="720" w:hanging="720"/>
    </w:pPr>
    <w:rPr>
      <w:b/>
    </w:rPr>
  </w:style>
  <w:style w:type="character" w:customStyle="1" w:styleId="Kop1-AbChar">
    <w:name w:val="Kop 1 - Ab Char"/>
    <w:basedOn w:val="Standaardalinea-lettertype"/>
    <w:link w:val="Kop1-Ab"/>
    <w:rsid w:val="003A0789"/>
    <w:rPr>
      <w:rFonts w:ascii="Bahnschrift SemiBold Condensed" w:eastAsiaTheme="majorEastAsia" w:hAnsi="Bahnschrift SemiBold Condensed" w:cstheme="majorBidi"/>
      <w:b/>
      <w:color w:val="E2007A"/>
      <w:kern w:val="2"/>
      <w:sz w:val="48"/>
      <w:szCs w:val="48"/>
      <w14:ligatures w14:val="standardContextual"/>
    </w:rPr>
  </w:style>
  <w:style w:type="character" w:styleId="Paginanummer">
    <w:name w:val="page number"/>
    <w:basedOn w:val="Standaardalinea-lettertype"/>
    <w:uiPriority w:val="99"/>
    <w:semiHidden/>
    <w:unhideWhenUsed/>
    <w:rsid w:val="000A1756"/>
  </w:style>
  <w:style w:type="character" w:styleId="Verwijzingopmerking">
    <w:name w:val="annotation reference"/>
    <w:basedOn w:val="Standaardalinea-lettertype"/>
    <w:unhideWhenUsed/>
    <w:rsid w:val="00347915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34791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347915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79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47915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table" w:styleId="Tabelraster">
    <w:name w:val="Table Grid"/>
    <w:basedOn w:val="Standaardtabel"/>
    <w:rsid w:val="006A597C"/>
    <w:pPr>
      <w:spacing w:after="0" w:line="240" w:lineRule="auto"/>
    </w:pPr>
    <w:rPr>
      <w:rFonts w:ascii="Arial" w:eastAsia="Calibri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A94450"/>
    <w:pPr>
      <w:spacing w:line="240" w:lineRule="auto"/>
      <w:contextualSpacing/>
    </w:pPr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A94450"/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94450"/>
    <w:pPr>
      <w:numPr>
        <w:ilvl w:val="1"/>
      </w:numPr>
    </w:pPr>
    <w:rPr>
      <w:rFonts w:ascii="Bahnschrift Light SemiCondensed" w:hAnsi="Bahnschrift Light SemiCondensed" w:cstheme="minorBidi"/>
      <w:color w:val="009CDA"/>
      <w:spacing w:val="15"/>
      <w:sz w:val="32"/>
      <w:szCs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94450"/>
    <w:rPr>
      <w:rFonts w:ascii="Bahnschrift Light SemiCondensed" w:eastAsia="Times New Roman" w:hAnsi="Bahnschrift Light SemiCondensed"/>
      <w:color w:val="009CDA"/>
      <w:spacing w:val="15"/>
      <w:sz w:val="32"/>
      <w:szCs w:val="32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CA1913"/>
    <w:rPr>
      <w:color w:val="666666"/>
    </w:rPr>
  </w:style>
  <w:style w:type="paragraph" w:customStyle="1" w:styleId="Koptabel">
    <w:name w:val="Kop tabel"/>
    <w:basedOn w:val="Standaard"/>
    <w:link w:val="KoptabelChar"/>
    <w:qFormat/>
    <w:rsid w:val="00A94450"/>
    <w:rPr>
      <w:rFonts w:ascii="Bahnschrift SemiBold SemiConden" w:hAnsi="Bahnschrift SemiBold SemiConden" w:cs="Calibri"/>
      <w:b/>
      <w:bCs/>
      <w:color w:val="FFFFFF" w:themeColor="background1"/>
    </w:rPr>
  </w:style>
  <w:style w:type="character" w:customStyle="1" w:styleId="KoptabelChar">
    <w:name w:val="Kop tabel Char"/>
    <w:basedOn w:val="Standaardalinea-lettertype"/>
    <w:link w:val="Koptabel"/>
    <w:rsid w:val="00A94450"/>
    <w:rPr>
      <w:rFonts w:ascii="Bahnschrift SemiBold SemiConden" w:eastAsia="Times New Roman" w:hAnsi="Bahnschrift SemiBold SemiConden" w:cs="Calibri"/>
      <w:b/>
      <w:bCs/>
      <w:color w:val="FFFFFF" w:themeColor="background1"/>
      <w:sz w:val="21"/>
      <w:szCs w:val="21"/>
      <w:lang w:eastAsia="nl-NL"/>
    </w:rPr>
  </w:style>
  <w:style w:type="character" w:styleId="Nadruk">
    <w:name w:val="Emphasis"/>
    <w:uiPriority w:val="20"/>
    <w:qFormat/>
    <w:rsid w:val="00835F58"/>
    <w:rPr>
      <w:rFonts w:ascii="Bahnschrift SemiCondensed" w:hAnsi="Bahnschrift SemiCondensed"/>
      <w:color w:val="003867"/>
      <w:sz w:val="21"/>
      <w:szCs w:val="21"/>
    </w:rPr>
  </w:style>
  <w:style w:type="character" w:styleId="Intensievebenadrukking">
    <w:name w:val="Intense Emphasis"/>
    <w:basedOn w:val="Standaardalinea-lettertype"/>
    <w:uiPriority w:val="21"/>
    <w:qFormat/>
    <w:rsid w:val="007C5551"/>
    <w:rPr>
      <w:rFonts w:ascii="Bahnschrift SemiCondensed" w:eastAsiaTheme="minorHAnsi" w:hAnsi="Bahnschrift SemiCondensed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LEELO\Downloads\Bijlage%20X%20-%20Referentieblad%20Geschiktheidseis%20referentieopdracht%20-%20openbare%20procedure%20(april%202026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B0ECDBCD6447A9995B9205789FEFF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08A0244-C1FF-4C87-AB72-07CB4F2375C9}"/>
      </w:docPartPr>
      <w:docPartBody>
        <w:p w:rsidR="00D90CE5" w:rsidRDefault="00382EAF">
          <w:pPr>
            <w:pStyle w:val="6FB0ECDBCD6447A9995B9205789FEFFF"/>
          </w:pPr>
          <w:r w:rsidRPr="00031FA4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032"/>
    <w:rsid w:val="0008029C"/>
    <w:rsid w:val="00143690"/>
    <w:rsid w:val="001552FB"/>
    <w:rsid w:val="00231484"/>
    <w:rsid w:val="002436E6"/>
    <w:rsid w:val="00245032"/>
    <w:rsid w:val="00382EAF"/>
    <w:rsid w:val="005B5B30"/>
    <w:rsid w:val="005E1AA1"/>
    <w:rsid w:val="006D565F"/>
    <w:rsid w:val="0072590E"/>
    <w:rsid w:val="007B5770"/>
    <w:rsid w:val="00804FF7"/>
    <w:rsid w:val="009F2FD1"/>
    <w:rsid w:val="00B2757D"/>
    <w:rsid w:val="00B43CC9"/>
    <w:rsid w:val="00D90CE5"/>
    <w:rsid w:val="00E03651"/>
    <w:rsid w:val="00EA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666666"/>
    </w:rPr>
  </w:style>
  <w:style w:type="paragraph" w:customStyle="1" w:styleId="6FB0ECDBCD6447A9995B9205789FEFFF">
    <w:name w:val="6FB0ECDBCD6447A9995B9205789FEF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f7f8b349-3925-43c0-afb0-a9f218744f17">
      <Terms xmlns="http://schemas.microsoft.com/office/infopath/2007/PartnerControls"/>
    </lcf76f155ced4ddcb4097134ff3c332f>
    <TaxCatchAll xmlns="968092ac-094d-4b25-8875-bf4b9d8d8c13">
      <Value>3</Value>
    </TaxCatchAll>
    <h2344027f68a4e9eb4a04d2b019ff848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h2344027f68a4e9eb4a04d2b019ff848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29" ma:contentTypeDescription="Een nieuw document maken." ma:contentTypeScope="" ma:versionID="76681c62a12e6475b367f194bccf8877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6bed846ccdd0c447033635c36d135887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h2344027f68a4e9eb4a04d2b019ff848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567f66d7-f626-4620-9924-d3adaa5c29d3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h2344027f68a4e9eb4a04d2b019ff848" ma:index="12" nillable="true" ma:taxonomy="true" ma:internalName="h2344027f68a4e9eb4a04d2b019ff848" ma:taxonomyFieldName="Afdeling" ma:displayName="Afdeling" ma:default="3;#JUR|c13dae60-aece-4cd4-a722-d80de7d0f43c" ma:fieldId="{12344027-f68a-4e9e-b4a0-4d2b019ff848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835267-5C13-4959-918C-F46E97CFA947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f7f8b349-3925-43c0-afb0-a9f218744f17"/>
    <ds:schemaRef ds:uri="968092ac-094d-4b25-8875-bf4b9d8d8c13"/>
  </ds:schemaRefs>
</ds:datastoreItem>
</file>

<file path=customXml/itemProps2.xml><?xml version="1.0" encoding="utf-8"?>
<ds:datastoreItem xmlns:ds="http://schemas.openxmlformats.org/officeDocument/2006/customXml" ds:itemID="{05928667-B993-4D0F-8E05-8BF8EC6E9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2FACD-705E-4000-9323-B116FA34C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092ac-094d-4b25-8875-bf4b9d8d8c13"/>
    <ds:schemaRef ds:uri="a0cf0202-a5c5-484a-8f56-a5c31f00845a"/>
    <ds:schemaRef ds:uri="f7f8b349-3925-43c0-afb0-a9f218744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Bijlage X - Referentieblad Geschiktheidseis referentieopdracht - openbare procedure (april 2026)</Template>
  <TotalTime>47</TotalTime>
  <Pages>3</Pages>
  <Words>763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Hoorman - van Leeuwen, Lourian</dc:creator>
  <cp:keywords/>
  <dc:description/>
  <cp:lastModifiedBy>Hoorman - van Leeuwen, Lourian</cp:lastModifiedBy>
  <cp:revision>42</cp:revision>
  <cp:lastPrinted>2026-01-16T09:23:00Z</cp:lastPrinted>
  <dcterms:created xsi:type="dcterms:W3CDTF">2026-07-30T14:13:00Z</dcterms:created>
  <dcterms:modified xsi:type="dcterms:W3CDTF">2026-08-21T10:00:00Z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4559600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a0df825399604963aac3cebdc647a116">
    <vt:lpwstr>JUR|c13dae60-aece-4cd4-a722-d80de7d0f43c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fdelingnaam">
    <vt:lpwstr>1;#PPI|5380aa0e-a8ab-4a3d-bf73-9d74f369ec86</vt:lpwstr>
  </property>
  <property fmtid="{D5CDD505-2E9C-101B-9397-08002B2CF9AE}" pid="15" name="docLang">
    <vt:lpwstr>nl</vt:lpwstr>
  </property>
</Properties>
</file>